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5923C9" w:rsidTr="005923C9" w14:paraId="0E0143C1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3C9" w:rsidRDefault="005923C9" w14:paraId="491A6106" w14:textId="5F39D959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923C9" w:rsidRDefault="005923C9" w14:paraId="1408F27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5923C9" w:rsidRDefault="005923C9" w14:paraId="364A2CB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5923C9" w:rsidRDefault="005923C9" w14:paraId="56A2943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5923C9" w:rsidRDefault="005923C9" w14:paraId="361CE81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5923C9" w:rsidP="005923C9" w:rsidRDefault="005923C9" w14:paraId="619104D3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5923C9" w:rsidP="005923C9" w:rsidRDefault="005923C9" w14:paraId="1372F7F5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5923C9" w:rsidP="005923C9" w:rsidRDefault="005923C9" w14:paraId="3C9F3BA9" w14:textId="492494D4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</w:t>
      </w:r>
      <w:r>
        <w:t>. St-2426/2019</w:t>
      </w:r>
    </w:p>
    <w:p w:rsidR="005923C9" w:rsidP="005923C9" w:rsidRDefault="005923C9" w14:paraId="43C08B13" w14:textId="77777777">
      <w:pPr>
        <w:tabs>
          <w:tab w:val="left" w:pos="709"/>
        </w:tabs>
      </w:pPr>
      <w:r>
        <w:t xml:space="preserve"> </w:t>
      </w:r>
    </w:p>
    <w:p w:rsidR="005923C9" w:rsidP="005923C9" w:rsidRDefault="005923C9" w14:paraId="4CA4391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5923C9" w:rsidP="005923C9" w:rsidRDefault="005923C9" w14:paraId="532ECB0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5923C9" w:rsidP="005923C9" w:rsidRDefault="005923C9" w14:paraId="452F6A57" w14:textId="77777777">
      <w:pPr>
        <w:tabs>
          <w:tab w:val="left" w:pos="709"/>
        </w:tabs>
      </w:pPr>
    </w:p>
    <w:p w:rsidR="005923C9" w:rsidP="005923C9" w:rsidRDefault="005923C9" w14:paraId="470F582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5923C9" w:rsidP="005923C9" w:rsidRDefault="005923C9" w14:paraId="32B6CEFA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5923C9" w:rsidP="005923C9" w:rsidRDefault="005923C9" w14:paraId="2A2F26BC" w14:textId="77777777">
      <w:pPr>
        <w:tabs>
          <w:tab w:val="left" w:pos="709"/>
        </w:tabs>
      </w:pPr>
    </w:p>
    <w:p w:rsidR="005923C9" w:rsidP="005923C9" w:rsidRDefault="005923C9" w14:paraId="6DEDD2EF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5923C9" w:rsidP="005923C9" w:rsidRDefault="005923C9" w14:paraId="57C21674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5923C9" w:rsidP="005923C9" w:rsidRDefault="005923C9" w14:paraId="4BE4551A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5923C9" w:rsidP="005923C9" w:rsidRDefault="005923C9" w14:paraId="11A1B50B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5923C9" w:rsidP="005923C9" w:rsidRDefault="005923C9" w14:paraId="03AB1E5F" w14:textId="77777777">
      <w:pPr>
        <w:tabs>
          <w:tab w:val="left" w:pos="709"/>
        </w:tabs>
      </w:pPr>
    </w:p>
    <w:p w:rsidR="005923C9" w:rsidP="005923C9" w:rsidRDefault="005923C9" w14:paraId="56B8DEE7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5923C9" w:rsidP="005923C9" w:rsidRDefault="005923C9" w14:paraId="0D4C2D32" w14:textId="77777777">
      <w:pPr>
        <w:tabs>
          <w:tab w:val="left" w:pos="709"/>
        </w:tabs>
        <w:jc w:val="both"/>
      </w:pPr>
    </w:p>
    <w:p w:rsidR="005923C9" w:rsidP="005923C9" w:rsidRDefault="005923C9" w14:paraId="3E6E9282" w14:textId="126C0ABA">
      <w:pPr>
        <w:tabs>
          <w:tab w:val="left" w:pos="709"/>
        </w:tabs>
      </w:pPr>
      <w:r>
        <w:t xml:space="preserve"> </w:t>
      </w:r>
      <w:r>
        <w:tab/>
        <w:t>17</w:t>
      </w:r>
      <w:r>
        <w:t>. St-2426/2019</w:t>
      </w:r>
    </w:p>
    <w:p w:rsidR="005923C9" w:rsidP="005923C9" w:rsidRDefault="005923C9" w14:paraId="32F759AC" w14:textId="77777777">
      <w:pPr>
        <w:tabs>
          <w:tab w:val="left" w:pos="709"/>
        </w:tabs>
      </w:pPr>
    </w:p>
    <w:p w:rsidR="005923C9" w:rsidP="005923C9" w:rsidRDefault="005923C9" w14:paraId="5637EA28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5923C9" w:rsidP="005923C9" w:rsidRDefault="005923C9" w14:paraId="3A1EF618" w14:textId="77777777">
      <w:pPr>
        <w:tabs>
          <w:tab w:val="left" w:pos="709"/>
        </w:tabs>
        <w:ind w:firstLine="708"/>
        <w:jc w:val="both"/>
      </w:pPr>
      <w:r>
        <w:t>FINA, Regionalni centar Zagreb, Zagreb, Trg svibanjskih žrtava 1995. br. 1</w:t>
      </w:r>
    </w:p>
    <w:p w:rsidR="005923C9" w:rsidP="005923C9" w:rsidRDefault="005923C9" w14:paraId="50D3D055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5923C9" w:rsidP="005923C9" w:rsidRDefault="005923C9" w14:paraId="68EC3002" w14:textId="77777777">
      <w:pPr>
        <w:tabs>
          <w:tab w:val="left" w:pos="709"/>
        </w:tabs>
        <w:jc w:val="both"/>
      </w:pPr>
    </w:p>
    <w:p w:rsidR="005923C9" w:rsidP="005923C9" w:rsidRDefault="005923C9" w14:paraId="47FAA27B" w14:textId="77777777">
      <w:pPr>
        <w:tabs>
          <w:tab w:val="left" w:pos="709"/>
        </w:tabs>
        <w:jc w:val="both"/>
      </w:pPr>
      <w:r>
        <w:t xml:space="preserve">protiv </w:t>
      </w:r>
    </w:p>
    <w:p w:rsidR="005923C9" w:rsidP="005923C9" w:rsidRDefault="005923C9" w14:paraId="753815C8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5923C9" w:rsidP="005923C9" w:rsidRDefault="005923C9" w14:paraId="03A89657" w14:textId="77777777">
      <w:pPr>
        <w:tabs>
          <w:tab w:val="left" w:pos="709"/>
        </w:tabs>
        <w:ind w:left="708"/>
        <w:jc w:val="both"/>
      </w:pPr>
      <w:r>
        <w:tab/>
        <w:t>HARAT'S DISTRIBUTION d.o.o. za usluge i trgovinu, Zagreb, Ulica Benedikta Vinkovića 16, OIB: 43673838746</w:t>
      </w:r>
    </w:p>
    <w:p w:rsidR="005923C9" w:rsidP="005923C9" w:rsidRDefault="005923C9" w14:paraId="759C44AB" w14:textId="77777777">
      <w:pPr>
        <w:tabs>
          <w:tab w:val="left" w:pos="709"/>
        </w:tabs>
        <w:ind w:left="708"/>
        <w:jc w:val="both"/>
      </w:pPr>
    </w:p>
    <w:p w:rsidR="005923C9" w:rsidP="005923C9" w:rsidRDefault="005923C9" w14:paraId="070355C0" w14:textId="77777777">
      <w:pPr>
        <w:tabs>
          <w:tab w:val="left" w:pos="709"/>
        </w:tabs>
        <w:ind w:firstLine="708"/>
        <w:jc w:val="both"/>
      </w:pPr>
      <w:r>
        <w:t xml:space="preserve">kao stvarno nadležnom sudu na daljnje postupanje. </w:t>
      </w:r>
    </w:p>
    <w:p w:rsidR="005923C9" w:rsidP="005923C9" w:rsidRDefault="005923C9" w14:paraId="25FD635E" w14:textId="77777777">
      <w:pPr>
        <w:tabs>
          <w:tab w:val="left" w:pos="709"/>
        </w:tabs>
        <w:jc w:val="both"/>
      </w:pPr>
    </w:p>
    <w:p w:rsidR="005923C9" w:rsidP="005923C9" w:rsidRDefault="005923C9" w14:paraId="04D9E4F8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5923C9" w:rsidP="005923C9" w:rsidRDefault="005923C9" w14:paraId="3631AD13" w14:textId="77777777">
      <w:pPr>
        <w:tabs>
          <w:tab w:val="left" w:pos="709"/>
        </w:tabs>
      </w:pPr>
    </w:p>
    <w:p w:rsidR="005923C9" w:rsidP="005923C9" w:rsidRDefault="005923C9" w14:paraId="2AC9877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5923C9" w:rsidP="005923C9" w:rsidRDefault="005923C9" w14:paraId="105EF112" w14:textId="77777777">
      <w:pPr>
        <w:tabs>
          <w:tab w:val="left" w:pos="709"/>
        </w:tabs>
      </w:pPr>
    </w:p>
    <w:p w:rsidR="005923C9" w:rsidP="005923C9" w:rsidRDefault="005923C9" w14:paraId="2552F74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5923C9" w:rsidP="005923C9" w:rsidRDefault="005923C9" w14:paraId="7AE58AC0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5923C9" w:rsidP="005923C9" w:rsidRDefault="005923C9" w14:paraId="5308E2C8" w14:textId="77777777">
      <w:pPr>
        <w:tabs>
          <w:tab w:val="left" w:pos="709"/>
        </w:tabs>
      </w:pPr>
    </w:p>
    <w:p w:rsidR="00942A2A" w:rsidP="003D06B2" w:rsidRDefault="00942A2A" w14:paraId="020AA152" w14:textId="020AA152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23C9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923C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923C9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923C9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923C9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923C9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5923C9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923C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923C9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923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3C9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3C9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3C9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3C9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923C9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23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23C9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3538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2426</izvorni_sadrzaj>
    <derivirana_varijabla naziv="DomainObject.Predmet.Broj_1">2426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rujna 2019.</izvorni_sadrzaj>
    <derivirana_varijabla naziv="DomainObject.Predmet.DatumIzradeOptuznogAkta_1">25. rujna 2019.</derivirana_varijabla>
  </DomainObject.Predmet.DatumIzradeOptuznogAkta>
  <DomainObject.Predmet.DatumIzradeOptuznogAktaFormated>
    <izvorni_sadrzaj>25.9.2019.</izvorni_sadrzaj>
    <derivirana_varijabla naziv="DomainObject.Predmet.DatumIzradeOptuznogAktaFormated_1">25.9.2019.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St-2426/2019</izvorni_sadrzaj>
    <derivirana_varijabla naziv="DomainObject.Predmet.OznakaBroj_1">St-2426/2019</derivirana_varijabla>
  </DomainObject.Predmet.OznakaBroj>
  <DomainObject.Predmet.OznakaBrojOptuznogAkta>
    <izvorni_sadrzaj>04-06-19-4140</izvorni_sadrzaj>
    <derivirana_varijabla naziv="DomainObject.Predmet.OznakaBrojOptuznogAkta_1">04-06-19-4140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HARAT'S DISTRIBUTION d.o.o. za usluge i trgovinu</izvorni_sadrzaj>
    <derivirana_varijabla naziv="DomainObject.Predmet.ProtustrankaFormated_1">  HARAT'S DISTRIBUTION d.o.o. za usluge i trgovinu</derivirana_varijabla>
  </DomainObject.Predmet.ProtustrankaFormated>
  <DomainObject.Predmet.ProtustrankaFormatedOIB>
    <izvorni_sadrzaj>  HARAT'S DISTRIBUTION d.o.o. za usluge i trgovinu, OIB 43673838746</izvorni_sadrzaj>
    <derivirana_varijabla naziv="DomainObject.Predmet.ProtustrankaFormatedOIB_1">  HARAT'S DISTRIBUTION d.o.o. za usluge i trgovinu, OIB 43673838746</derivirana_varijabla>
  </DomainObject.Predmet.ProtustrankaFormatedOIB>
  <DomainObject.Predmet.ProtustrankaFormatedWithAdress>
    <izvorni_sadrzaj> HARAT'S DISTRIBUTION d.o.o. za usluge i trgovinu, Ulica Benedikta Vinkovića 16, 10000 Zagreb</izvorni_sadrzaj>
    <derivirana_varijabla naziv="DomainObject.Predmet.ProtustrankaFormatedWithAdress_1"> HARAT'S DISTRIBUTION d.o.o. za usluge i trgovinu, Ulica Benedikta Vinkovića 16, 10000 Zagreb</derivirana_varijabla>
  </DomainObject.Predmet.ProtustrankaFormatedWithAdress>
  <DomainObject.Predmet.ProtustrankaFormatedWithAdressOIB>
    <izvorni_sadrzaj> HARAT'S DISTRIBUTION d.o.o. za usluge i trgovinu, OIB 43673838746, Ulica Benedikta Vinkovića 16, 10000 Zagreb</izvorni_sadrzaj>
    <derivirana_varijabla naziv="DomainObject.Predmet.ProtustrankaFormatedWithAdressOIB_1"> HARAT'S DISTRIBUTION d.o.o. za usluge i trgovinu, OIB 43673838746, Ulica Benedikta Vinkovića 16, 10000 Zagreb</derivirana_varijabla>
  </DomainObject.Predmet.ProtustrankaFormatedWithAdressOIB>
  <DomainObject.Predmet.ProtustrankaWithAdress>
    <izvorni_sadrzaj>HARAT'S DISTRIBUTION d.o.o. za usluge i trgovinu Ulica Benedikta Vinkovića 16, 10000 Zagreb</izvorni_sadrzaj>
    <derivirana_varijabla naziv="DomainObject.Predmet.ProtustrankaWithAdress_1">HARAT'S DISTRIBUTION d.o.o. za usluge i trgovinu Ulica Benedikta Vinkovića 16, 10000 Zagreb</derivirana_varijabla>
  </DomainObject.Predmet.ProtustrankaWithAdress>
  <DomainObject.Predmet.ProtustrankaWithAdressOIB>
    <izvorni_sadrzaj>HARAT'S DISTRIBUTION d.o.o. za usluge i trgovinu, OIB 43673838746, Ulica Benedikta Vinkovića 16, 10000 Zagreb</izvorni_sadrzaj>
    <derivirana_varijabla naziv="DomainObject.Predmet.ProtustrankaWithAdressOIB_1">HARAT'S DISTRIBUTION d.o.o. za usluge i trgovinu, OIB 43673838746, Ulica Benedikta Vinkovića 16, 10000 Zagreb</derivirana_varijabla>
  </DomainObject.Predmet.ProtustrankaWithAdressOIB>
  <DomainObject.Predmet.ProtustrankaNazivFormated>
    <izvorni_sadrzaj>HARAT'S DISTRIBUTION d.o.o. za usluge i trgovinu</izvorni_sadrzaj>
    <derivirana_varijabla naziv="DomainObject.Predmet.ProtustrankaNazivFormated_1">HARAT'S DISTRIBUTION d.o.o. za usluge i trgovinu</derivirana_varijabla>
  </DomainObject.Predmet.ProtustrankaNazivFormated>
  <DomainObject.Predmet.ProtustrankaNazivFormatedOIB>
    <izvorni_sadrzaj>HARAT'S DISTRIBUTION d.o.o. za usluge i trgovinu, OIB 43673838746</izvorni_sadrzaj>
    <derivirana_varijabla naziv="DomainObject.Predmet.ProtustrankaNazivFormatedOIB_1">HARAT'S DISTRIBUTION d.o.o. za usluge i trgovinu, OIB 43673838746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HARAT'S DISTRIBUTION d.o.o. za usluge i trgovinu</item>
    </izvorni_sadrzaj>
    <derivirana_varijabla naziv="DomainObject.Predmet.ProtuStrankaListFormated_1">
      <item>HARAT'S DISTRIBUTION d.o.o. za usluge i trgovinu</item>
    </derivirana_varijabla>
  </DomainObject.Predmet.ProtuStrankaListFormated>
  <DomainObject.Predmet.ProtuStrankaListFormatedOIB>
    <izvorni_sadrzaj>
      <item>HARAT'S DISTRIBUTION d.o.o. za usluge i trgovinu, OIB 43673838746</item>
    </izvorni_sadrzaj>
    <derivirana_varijabla naziv="DomainObject.Predmet.ProtuStrankaListFormatedOIB_1">
      <item>HARAT'S DISTRIBUTION d.o.o. za usluge i trgovinu, OIB 43673838746</item>
    </derivirana_varijabla>
  </DomainObject.Predmet.ProtuStrankaListFormatedOIB>
  <DomainObject.Predmet.ProtuStrankaListFormatedWithAdress>
    <izvorni_sadrzaj>
      <item>HARAT'S DISTRIBUTION d.o.o. za usluge i trgovinu, Ulica Benedikta Vinkovića 16, 10000 Zagreb</item>
    </izvorni_sadrzaj>
    <derivirana_varijabla naziv="DomainObject.Predmet.ProtuStrankaListFormatedWithAdress_1">
      <item>HARAT'S DISTRIBUTION d.o.o. za usluge i trgovinu, Ulica Benedikta Vinkovića 16, 10000 Zagreb</item>
    </derivirana_varijabla>
  </DomainObject.Predmet.ProtuStrankaListFormatedWithAdress>
  <DomainObject.Predmet.ProtuStrankaListFormatedWithAdressOIB>
    <izvorni_sadrzaj>
      <item>HARAT'S DISTRIBUTION d.o.o. za usluge i trgovinu, OIB 43673838746, Ulica Benedikta Vinkovića 16, 10000 Zagreb</item>
    </izvorni_sadrzaj>
    <derivirana_varijabla naziv="DomainObject.Predmet.ProtuStrankaListFormatedWithAdressOIB_1">
      <item>HARAT'S DISTRIBUTION d.o.o. za usluge i trgovinu, OIB 43673838746, Ulica Benedikta Vinkovića 16, 10000 Zagreb</item>
    </derivirana_varijabla>
  </DomainObject.Predmet.ProtuStrankaListFormatedWithAdressOIB>
  <DomainObject.Predmet.ProtuStrankaListNazivFormated>
    <izvorni_sadrzaj>
      <item>HARAT'S DISTRIBUTION d.o.o. za usluge i trgovinu</item>
    </izvorni_sadrzaj>
    <derivirana_varijabla naziv="DomainObject.Predmet.ProtuStrankaListNazivFormated_1">
      <item>HARAT'S DISTRIBUTION d.o.o. za usluge i trgovinu</item>
    </derivirana_varijabla>
  </DomainObject.Predmet.ProtuStrankaListNazivFormated>
  <DomainObject.Predmet.ProtuStrankaListNazivFormatedOIB>
    <izvorni_sadrzaj>
      <item>HARAT'S DISTRIBUTION d.o.o. za usluge i trgovinu, OIB 43673838746</item>
    </izvorni_sadrzaj>
    <derivirana_varijabla naziv="DomainObject.Predmet.ProtuStrankaListNazivFormatedOIB_1">
      <item>HARAT'S DISTRIBUTION d.o.o. za usluge i trgovinu, OIB 43673838746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HARAT'S DISTRIBUTION d.o.o. za usluge i trgovinu</izvorni_sadrzaj>
    <derivirana_varijabla naziv="DomainObject.Predmet.ProtustrankaIDrugi_1">HARAT'S DISTRIBUTION d.o.o.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HARAT'S DISTRIBUTION d.o.o. za usluge i trgovinu, OIB 43673838746, Ulica Benedikta Vinkovića 16, 10000 Zagreb</izvorni_sadrzaj>
    <derivirana_varijabla naziv="DomainObject.Predmet.ProtustrankaIDrugiAdressOIB_1">HARAT'S DISTRIBUTION d.o.o. za usluge i trgovinu, OIB 43673838746, Ulica Benedikta Vinkovića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HARAT'S DISTRIBUTION d.o.o. za usluge i trgovinu</item>
      <item>Financijska agencija</item>
    </izvorni_sadrzaj>
    <derivirana_varijabla naziv="DomainObject.Predmet.SudioniciListNaziv_1">
      <item>HARAT'S DISTRIBUTION d.o.o. za usluge i trgovinu</item>
      <item>Financijska agencija</item>
    </derivirana_varijabla>
  </DomainObject.Predmet.SudioniciListNaziv>
  <DomainObject.Predmet.SudioniciListAdressOIB>
    <izvorni_sadrzaj>
      <item>HARAT'S DISTRIBUTION d.o.o. za usluge i trgovinu, OIB 43673838746, Ulica Benedikta Vinkovića 16,10000 Zagreb</item>
      <item>Financijska agencija, OIB 85821130368, TRG SVIBANJSKIH ŽRTAVA 1995. 1,10000 Zagreb</item>
    </izvorni_sadrzaj>
    <derivirana_varijabla naziv="DomainObject.Predmet.SudioniciListAdressOIB_1">
      <item>HARAT'S DISTRIBUTION d.o.o. za usluge i trgovinu, OIB 43673838746, Ulica Benedikta Vinkovića 16,10000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43673838746</item>
      <item>, OIB 85821130368</item>
    </izvorni_sadrzaj>
    <derivirana_varijabla naziv="DomainObject.Predmet.SudioniciListNazivOIB_1">
      <item>, OIB 43673838746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858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2019-12-14T07:42:00Z</cp:lastPrinted>
  <dcterms:modified xmlns:xsi="http://www.w3.org/2001/XMLSchema-instance" xsi:type="dcterms:W3CDTF">2019-12-14T07:42:00Z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